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5FA4C" w14:textId="77777777" w:rsidR="00966918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201 (Reg # 18455563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Cavanaugh, Rowan</w:t>
      </w:r>
    </w:p>
    <w:p w14:paraId="3B8FE5DD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p w14:paraId="1A72283A" w14:textId="77777777" w:rsidR="00966918" w:rsidRPr="00B5679F" w:rsidRDefault="00966918" w:rsidP="00966918">
      <w:pPr>
        <w:tabs>
          <w:tab w:val="left" w:pos="540"/>
        </w:tabs>
        <w:spacing w:after="0" w:line="240" w:lineRule="auto"/>
        <w:ind w:left="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tab/>
      </w:r>
      <w:r w:rsidRPr="00B5679F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287E03DA" w14:textId="77777777" w:rsidR="00966918" w:rsidRPr="00B5679F" w:rsidRDefault="00966918" w:rsidP="00966918">
      <w:pPr>
        <w:tabs>
          <w:tab w:val="left" w:pos="540"/>
        </w:tabs>
        <w:spacing w:after="0" w:line="240" w:lineRule="auto"/>
        <w:ind w:left="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Lifesaving</w:t>
      </w:r>
    </w:p>
    <w:p w14:paraId="05668051" w14:textId="77777777" w:rsidR="00966918" w:rsidRPr="00B5679F" w:rsidRDefault="00966918" w:rsidP="00966918">
      <w:pPr>
        <w:tabs>
          <w:tab w:val="left" w:pos="540"/>
        </w:tabs>
        <w:spacing w:after="0" w:line="240" w:lineRule="auto"/>
        <w:ind w:left="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Motorboating</w:t>
      </w:r>
    </w:p>
    <w:p w14:paraId="485546CB" w14:textId="77777777" w:rsidR="00966918" w:rsidRPr="00B5679F" w:rsidRDefault="00966918" w:rsidP="00966918">
      <w:pPr>
        <w:tabs>
          <w:tab w:val="left" w:pos="540"/>
        </w:tabs>
        <w:spacing w:after="0" w:line="240" w:lineRule="auto"/>
        <w:ind w:left="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Oceanography</w:t>
      </w:r>
    </w:p>
    <w:p w14:paraId="0A89A966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66918" w:rsidRPr="00B5679F" w14:paraId="6B4251F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E3464C0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B0A0A85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A4EDBF9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07EA258">
          <v:rect id="_x0000_i1028" style="width:0;height:1.5pt" o:hralign="center" o:hrstd="t" o:hrnoshade="t" o:hr="t" fillcolor="#d4d4d4" stroked="f"/>
        </w:pict>
      </w:r>
    </w:p>
    <w:p w14:paraId="6E59D3AB" w14:textId="77777777" w:rsidR="00966918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201 (Reg # 18455563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Humphrey, Ian</w:t>
      </w:r>
    </w:p>
    <w:p w14:paraId="071A3CC3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966918" w:rsidRPr="00B5679F" w14:paraId="3A571F6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499BF36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9494133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966918" w:rsidRPr="00B5679F" w14:paraId="2FD51F6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B5CEFD6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769C5C5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966918" w:rsidRPr="00B5679F" w14:paraId="1754708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E21E685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5952FB8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1D6E885F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66918" w:rsidRPr="00B5679F" w14:paraId="2626050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472725D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9A2910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B9BE2EB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526D070">
          <v:rect id="_x0000_i1027" style="width:0;height:1.5pt" o:hralign="center" o:hrstd="t" o:hrnoshade="t" o:hr="t" fillcolor="#d4d4d4" stroked="f"/>
        </w:pict>
      </w:r>
    </w:p>
    <w:p w14:paraId="465D1123" w14:textId="77777777" w:rsidR="00966918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201 (Reg # 18455563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Kaminski, Max</w:t>
      </w:r>
    </w:p>
    <w:p w14:paraId="7B67354B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966918" w:rsidRPr="00B5679F" w14:paraId="1DE56B3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1746652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863D2B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966918" w:rsidRPr="00B5679F" w14:paraId="1E3C28F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5501473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C2D3AF8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966918" w:rsidRPr="00B5679F" w14:paraId="5A775EA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4FC62BA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16428A0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30775FBF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66918" w:rsidRPr="00B5679F" w14:paraId="12C50DA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EA100DE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1AB46BA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CA8E54E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D173F4E">
          <v:rect id="_x0000_i1026" style="width:0;height:1.5pt" o:hralign="center" o:hrstd="t" o:hrnoshade="t" o:hr="t" fillcolor="#d4d4d4" stroked="f"/>
        </w:pict>
      </w:r>
    </w:p>
    <w:p w14:paraId="6671B8ED" w14:textId="77777777" w:rsidR="00966918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201 (Reg # 18455563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Wehry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Michael</w:t>
      </w:r>
    </w:p>
    <w:p w14:paraId="33D042E6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75"/>
      </w:tblGrid>
      <w:tr w:rsidR="00966918" w:rsidRPr="00B5679F" w14:paraId="72C3FC5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7A3537C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C6A566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966918" w:rsidRPr="00B5679F" w14:paraId="59B1276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3B57278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2F55B02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966918" w:rsidRPr="00B5679F" w14:paraId="0BA8591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C4185C9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8B67B62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966918" w:rsidRPr="00B5679F" w14:paraId="59F0A01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46F6069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FD282CC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7F3AF708" w14:textId="77777777" w:rsidR="00966918" w:rsidRPr="00B5679F" w:rsidRDefault="00966918" w:rsidP="009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66918" w:rsidRPr="00B5679F" w14:paraId="5B71D02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423FC33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8EE19B" w14:textId="77777777" w:rsidR="00966918" w:rsidRPr="00B5679F" w:rsidRDefault="00966918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6E507C3" w14:textId="384C1229" w:rsidR="00E7039E" w:rsidRPr="006D40EB" w:rsidRDefault="00966918" w:rsidP="006D40EB"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FE450A1">
          <v:rect id="_x0000_i1025" style="width:0;height:1.5pt" o:hralign="center" o:hrstd="t" o:hrnoshade="t" o:hr="t" fillcolor="#d4d4d4" stroked="f"/>
        </w:pict>
      </w:r>
    </w:p>
    <w:sectPr w:rsidR="00E7039E" w:rsidRPr="006D40EB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04F02" w14:textId="77777777" w:rsidR="008F5304" w:rsidRDefault="008F5304" w:rsidP="00694D31">
      <w:pPr>
        <w:spacing w:after="0" w:line="240" w:lineRule="auto"/>
      </w:pPr>
      <w:r>
        <w:separator/>
      </w:r>
    </w:p>
  </w:endnote>
  <w:endnote w:type="continuationSeparator" w:id="0">
    <w:p w14:paraId="5C1766B5" w14:textId="77777777" w:rsidR="008F5304" w:rsidRDefault="008F5304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5B1F4" w14:textId="77777777" w:rsidR="008F5304" w:rsidRDefault="008F5304" w:rsidP="00694D31">
      <w:pPr>
        <w:spacing w:after="0" w:line="240" w:lineRule="auto"/>
      </w:pPr>
      <w:r>
        <w:separator/>
      </w:r>
    </w:p>
  </w:footnote>
  <w:footnote w:type="continuationSeparator" w:id="0">
    <w:p w14:paraId="42CDA058" w14:textId="77777777" w:rsidR="008F5304" w:rsidRDefault="008F5304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A2AF" w14:textId="77777777" w:rsidR="007E7440" w:rsidRDefault="008F5304" w:rsidP="00694D31">
    <w:pPr>
      <w:pStyle w:val="Header"/>
    </w:pPr>
    <w:r>
      <w:rPr>
        <w:noProof/>
      </w:rPr>
      <w:pict w14:anchorId="1CF66E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34EB25CA" wp14:editId="3C159102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2268DB0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0;mso-column-margin:5.76pt" inset="2.88pt,2.88pt,2.88pt,2.88pt">
            <w:txbxContent>
              <w:p w14:paraId="2BA73685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48E34EC7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5352068D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29B50850" w14:textId="77777777" w:rsidR="007E7440" w:rsidRDefault="007E7440">
    <w:pPr>
      <w:pStyle w:val="Header"/>
    </w:pPr>
  </w:p>
  <w:p w14:paraId="210CBEE7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66918"/>
    <w:rsid w:val="00002A5F"/>
    <w:rsid w:val="00044D1E"/>
    <w:rsid w:val="00064E46"/>
    <w:rsid w:val="00300D44"/>
    <w:rsid w:val="0033127B"/>
    <w:rsid w:val="00340C49"/>
    <w:rsid w:val="003D1224"/>
    <w:rsid w:val="003D706F"/>
    <w:rsid w:val="00403CD8"/>
    <w:rsid w:val="00441715"/>
    <w:rsid w:val="0045620C"/>
    <w:rsid w:val="00457F8F"/>
    <w:rsid w:val="00494515"/>
    <w:rsid w:val="004F303F"/>
    <w:rsid w:val="0052233E"/>
    <w:rsid w:val="005A7C30"/>
    <w:rsid w:val="005E1D1A"/>
    <w:rsid w:val="00691125"/>
    <w:rsid w:val="00694D31"/>
    <w:rsid w:val="006A42C9"/>
    <w:rsid w:val="006B3AC5"/>
    <w:rsid w:val="006D40EB"/>
    <w:rsid w:val="007577FE"/>
    <w:rsid w:val="007D13D7"/>
    <w:rsid w:val="007E7440"/>
    <w:rsid w:val="00855662"/>
    <w:rsid w:val="008C5F89"/>
    <w:rsid w:val="008F5304"/>
    <w:rsid w:val="00910B45"/>
    <w:rsid w:val="00966918"/>
    <w:rsid w:val="00981FE3"/>
    <w:rsid w:val="009E7B3C"/>
    <w:rsid w:val="00A30B46"/>
    <w:rsid w:val="00AB6594"/>
    <w:rsid w:val="00C10E99"/>
    <w:rsid w:val="00C477B1"/>
    <w:rsid w:val="00C85C98"/>
    <w:rsid w:val="00D27D2A"/>
    <w:rsid w:val="00E7039E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1755D4D"/>
  <w15:docId w15:val="{C2D594F0-F04B-4252-AC1F-7F57DBC6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9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guest\Desktop\Guide%20to%20Clerking\MB%20Supplemental%20Items\MB%20Records%20Template-%20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MB Records Template- Temp</Template>
  <TotalTime>8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ebguest</dc:creator>
  <cp:keywords/>
  <dc:description/>
  <cp:lastModifiedBy>Linnea Heinstedt</cp:lastModifiedBy>
  <cp:revision>1</cp:revision>
  <cp:lastPrinted>2016-07-09T03:46:00Z</cp:lastPrinted>
  <dcterms:created xsi:type="dcterms:W3CDTF">2021-06-14T17:48:00Z</dcterms:created>
  <dcterms:modified xsi:type="dcterms:W3CDTF">2021-06-14T18:25:00Z</dcterms:modified>
</cp:coreProperties>
</file>